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F75FB" w14:textId="77777777" w:rsidR="00A42FDB" w:rsidRDefault="00A42FDB" w:rsidP="00A4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de </w:t>
      </w:r>
      <w:proofErr w:type="spellStart"/>
      <w:proofErr w:type="gramStart"/>
      <w:r>
        <w:rPr>
          <w:rFonts w:cs="Times New Roman"/>
          <w:szCs w:val="24"/>
          <w:u w:val="single"/>
        </w:rPr>
        <w:t>St.JOHN</w:t>
      </w:r>
      <w:proofErr w:type="spellEnd"/>
      <w:proofErr w:type="gramEnd"/>
      <w:r>
        <w:rPr>
          <w:rFonts w:cs="Times New Roman"/>
          <w:szCs w:val="24"/>
        </w:rPr>
        <w:t xml:space="preserve">       (d.ca.1432)</w:t>
      </w:r>
    </w:p>
    <w:p w14:paraId="2AADFAF2" w14:textId="77777777" w:rsidR="00A42FDB" w:rsidRDefault="00A42FDB" w:rsidP="00A42FDB">
      <w:pPr>
        <w:pStyle w:val="NoSpacing"/>
        <w:rPr>
          <w:rFonts w:cs="Times New Roman"/>
          <w:szCs w:val="24"/>
        </w:rPr>
      </w:pPr>
    </w:p>
    <w:p w14:paraId="6F80EACE" w14:textId="77777777" w:rsidR="00A42FDB" w:rsidRDefault="00A42FDB" w:rsidP="00A42FDB">
      <w:pPr>
        <w:pStyle w:val="NoSpacing"/>
        <w:rPr>
          <w:rFonts w:cs="Times New Roman"/>
          <w:szCs w:val="24"/>
        </w:rPr>
      </w:pPr>
    </w:p>
    <w:p w14:paraId="3FBCD952" w14:textId="77777777" w:rsidR="00A42FDB" w:rsidRDefault="00A42FDB" w:rsidP="00A4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May1432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Surrey and Sussex.</w:t>
      </w:r>
    </w:p>
    <w:p w14:paraId="4AE9FBA0" w14:textId="77777777" w:rsidR="00A42FDB" w:rsidRDefault="00A42FDB" w:rsidP="00A4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p.52)</w:t>
      </w:r>
    </w:p>
    <w:p w14:paraId="0D6704FE" w14:textId="77777777" w:rsidR="00A42FDB" w:rsidRDefault="00A42FDB" w:rsidP="00A42FDB">
      <w:pPr>
        <w:pStyle w:val="NoSpacing"/>
        <w:rPr>
          <w:rFonts w:cs="Times New Roman"/>
          <w:szCs w:val="24"/>
        </w:rPr>
      </w:pPr>
    </w:p>
    <w:p w14:paraId="44372BE9" w14:textId="77777777" w:rsidR="00A42FDB" w:rsidRDefault="00A42FDB" w:rsidP="00A42FDB">
      <w:pPr>
        <w:pStyle w:val="NoSpacing"/>
        <w:rPr>
          <w:rFonts w:cs="Times New Roman"/>
          <w:szCs w:val="24"/>
        </w:rPr>
      </w:pPr>
    </w:p>
    <w:p w14:paraId="139C66DC" w14:textId="77777777" w:rsidR="00A42FDB" w:rsidRDefault="00A42FDB" w:rsidP="00A4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June 2024</w:t>
      </w:r>
    </w:p>
    <w:p w14:paraId="11AB1B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5CD0B" w14:textId="77777777" w:rsidR="00A42FDB" w:rsidRDefault="00A42FDB" w:rsidP="009139A6">
      <w:r>
        <w:separator/>
      </w:r>
    </w:p>
  </w:endnote>
  <w:endnote w:type="continuationSeparator" w:id="0">
    <w:p w14:paraId="125D04AC" w14:textId="77777777" w:rsidR="00A42FDB" w:rsidRDefault="00A42F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926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2F9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79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8907B6" w14:textId="77777777" w:rsidR="00A42FDB" w:rsidRDefault="00A42FDB" w:rsidP="009139A6">
      <w:r>
        <w:separator/>
      </w:r>
    </w:p>
  </w:footnote>
  <w:footnote w:type="continuationSeparator" w:id="0">
    <w:p w14:paraId="7A9C67A4" w14:textId="77777777" w:rsidR="00A42FDB" w:rsidRDefault="00A42F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657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11B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C88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FD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42FDB"/>
    <w:rsid w:val="00AE65F8"/>
    <w:rsid w:val="00BA00AB"/>
    <w:rsid w:val="00C71834"/>
    <w:rsid w:val="00CB4ED9"/>
    <w:rsid w:val="00D416A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9C04E"/>
  <w15:chartTrackingRefBased/>
  <w15:docId w15:val="{E496AA67-E0A9-4928-83C2-7D1891EF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2024-06-16T12:00:00Z</dcterms:created>
  <dcterms:modified xsi:type="dcterms:W3CDTF">2024-06-16T12:00:00Z</dcterms:modified>
</cp:coreProperties>
</file>